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127" w:rsidRDefault="005F7127">
      <w:pPr>
        <w:pStyle w:val="NormalWeb"/>
        <w:widowControl/>
        <w:spacing w:beforeAutospacing="0" w:afterAutospacing="0" w:line="540" w:lineRule="atLeast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5F7127" w:rsidRDefault="005F7127">
      <w:pPr>
        <w:pStyle w:val="NormalWeb"/>
        <w:widowControl/>
        <w:spacing w:beforeAutospacing="0" w:afterAutospacing="0" w:line="580" w:lineRule="atLeast"/>
        <w:jc w:val="center"/>
      </w:pPr>
      <w:r>
        <w:rPr>
          <w:rFonts w:ascii="宋体" w:hAnsi="宋体" w:cs="宋体"/>
          <w:b/>
          <w:color w:val="000000"/>
          <w:sz w:val="44"/>
          <w:szCs w:val="44"/>
        </w:rPr>
        <w:t>2019</w:t>
      </w:r>
      <w:r>
        <w:rPr>
          <w:rFonts w:ascii="宋体" w:hAnsi="宋体" w:cs="宋体" w:hint="eastAsia"/>
          <w:b/>
          <w:color w:val="000000"/>
          <w:sz w:val="44"/>
          <w:szCs w:val="44"/>
        </w:rPr>
        <w:t>年伊春市第一中学</w:t>
      </w:r>
    </w:p>
    <w:p w:rsidR="005F7127" w:rsidRDefault="005F7127">
      <w:pPr>
        <w:pStyle w:val="NormalWeb"/>
        <w:widowControl/>
        <w:spacing w:beforeAutospacing="0" w:afterAutospacing="0" w:line="580" w:lineRule="atLeast"/>
        <w:jc w:val="center"/>
      </w:pPr>
      <w:r>
        <w:rPr>
          <w:rFonts w:ascii="宋体" w:hAnsi="宋体" w:cs="宋体" w:hint="eastAsia"/>
          <w:b/>
          <w:color w:val="000000"/>
          <w:sz w:val="44"/>
          <w:szCs w:val="44"/>
        </w:rPr>
        <w:t>公开招聘校医</w:t>
      </w:r>
      <w:r>
        <w:rPr>
          <w:rFonts w:ascii="宋体" w:hAnsi="宋体" w:cs="宋体" w:hint="eastAsia"/>
          <w:b/>
          <w:w w:val="90"/>
          <w:sz w:val="44"/>
          <w:szCs w:val="44"/>
        </w:rPr>
        <w:t>报名登记表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93"/>
        <w:gridCol w:w="1215"/>
        <w:gridCol w:w="690"/>
        <w:gridCol w:w="822"/>
        <w:gridCol w:w="378"/>
        <w:gridCol w:w="983"/>
        <w:gridCol w:w="307"/>
        <w:gridCol w:w="1622"/>
        <w:gridCol w:w="2078"/>
      </w:tblGrid>
      <w:tr w:rsidR="005F7127" w:rsidRPr="00480FE1">
        <w:trPr>
          <w:trHeight w:val="570"/>
        </w:trPr>
        <w:tc>
          <w:tcPr>
            <w:tcW w:w="1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121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性别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ind w:left="-106" w:right="-106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报考岗位</w:t>
            </w:r>
          </w:p>
        </w:tc>
        <w:tc>
          <w:tcPr>
            <w:tcW w:w="162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78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 w:rsidRPr="00480FE1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sz w:val="21"/>
                <w:szCs w:val="21"/>
              </w:rPr>
              <w:t>寸照片</w:t>
            </w: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515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参加工作时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</w:t>
            </w:r>
            <w:r>
              <w:rPr>
                <w:rFonts w:ascii="宋体" w:hAnsi="宋体" w:cs="宋体" w:hint="eastAsia"/>
                <w:sz w:val="21"/>
                <w:szCs w:val="21"/>
              </w:rPr>
              <w:t>间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民族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出生年月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78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户籍所在地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婚姻状况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政治面貌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78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身份证号码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现工作单位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78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专业技术</w:t>
            </w: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职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</w:t>
            </w:r>
            <w:r>
              <w:rPr>
                <w:rFonts w:ascii="宋体" w:hAnsi="宋体" w:cs="宋体" w:hint="eastAsia"/>
                <w:sz w:val="21"/>
                <w:szCs w:val="21"/>
              </w:rPr>
              <w:t>务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执业医师证编号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78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</w:tr>
      <w:tr w:rsidR="005F7127" w:rsidRPr="00480FE1">
        <w:trPr>
          <w:trHeight w:val="580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专业技术职称取得时间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手机号码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78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邮政编码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第一学历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ind w:left="2" w:hanging="2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学历学位</w:t>
            </w:r>
          </w:p>
        </w:tc>
        <w:tc>
          <w:tcPr>
            <w:tcW w:w="31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所学专业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ind w:left="2" w:hanging="2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毕业院校</w:t>
            </w:r>
          </w:p>
        </w:tc>
        <w:tc>
          <w:tcPr>
            <w:tcW w:w="31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入学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>/</w:t>
            </w:r>
            <w:r>
              <w:rPr>
                <w:rFonts w:ascii="宋体" w:hAnsi="宋体" w:cs="宋体" w:hint="eastAsia"/>
                <w:sz w:val="21"/>
                <w:szCs w:val="21"/>
              </w:rPr>
              <w:t>毕业时间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510"/>
        </w:trPr>
        <w:tc>
          <w:tcPr>
            <w:tcW w:w="1393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最高学历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ind w:left="2" w:hanging="2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学历学位</w:t>
            </w:r>
          </w:p>
        </w:tc>
        <w:tc>
          <w:tcPr>
            <w:tcW w:w="31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所学专业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430"/>
        </w:trPr>
        <w:tc>
          <w:tcPr>
            <w:tcW w:w="1393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spacing w:line="300" w:lineRule="exact"/>
              <w:rPr>
                <w:rFonts w:ascii="宋体"/>
                <w:sz w:val="2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ind w:left="2" w:hanging="2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毕业院校</w:t>
            </w:r>
          </w:p>
        </w:tc>
        <w:tc>
          <w:tcPr>
            <w:tcW w:w="31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入学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>/</w:t>
            </w:r>
            <w:r>
              <w:rPr>
                <w:rFonts w:ascii="宋体" w:hAnsi="宋体" w:cs="宋体" w:hint="eastAsia"/>
                <w:sz w:val="21"/>
                <w:szCs w:val="21"/>
              </w:rPr>
              <w:t>毕业时间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2163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个人简历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（</w:t>
            </w:r>
            <w:r>
              <w:rPr>
                <w:rFonts w:ascii="宋体" w:hAnsi="宋体" w:cs="宋体" w:hint="eastAsia"/>
                <w:sz w:val="21"/>
                <w:szCs w:val="21"/>
              </w:rPr>
              <w:t>包括学习经历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）</w:t>
            </w:r>
          </w:p>
        </w:tc>
        <w:tc>
          <w:tcPr>
            <w:tcW w:w="8095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F7127" w:rsidRPr="00480FE1">
        <w:trPr>
          <w:trHeight w:val="916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诚信声明</w:t>
            </w:r>
          </w:p>
        </w:tc>
        <w:tc>
          <w:tcPr>
            <w:tcW w:w="8095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</w:pPr>
            <w:r>
              <w:rPr>
                <w:rFonts w:ascii="宋体" w:hAnsi="宋体" w:cs="宋体" w:hint="eastAsia"/>
                <w:sz w:val="21"/>
                <w:szCs w:val="21"/>
              </w:rPr>
              <w:t>本人承诺所填信息及上报材料真实有效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，</w:t>
            </w:r>
            <w:r>
              <w:rPr>
                <w:rFonts w:ascii="宋体" w:hAnsi="宋体" w:cs="宋体" w:hint="eastAsia"/>
                <w:sz w:val="21"/>
                <w:szCs w:val="21"/>
              </w:rPr>
              <w:t>如弄虚作假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，</w:t>
            </w:r>
            <w:r>
              <w:rPr>
                <w:rFonts w:ascii="宋体" w:hAnsi="宋体" w:cs="宋体" w:hint="eastAsia"/>
                <w:sz w:val="21"/>
                <w:szCs w:val="21"/>
              </w:rPr>
              <w:t>后果由本人承担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。</w:t>
            </w: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</w:pPr>
            <w:r w:rsidRPr="00480FE1">
              <w:rPr>
                <w:rFonts w:ascii="Times New Roman" w:hAnsi="Times New Roman"/>
                <w:sz w:val="21"/>
                <w:szCs w:val="21"/>
              </w:rPr>
              <w:t>                                                       </w:t>
            </w:r>
            <w:r>
              <w:rPr>
                <w:rFonts w:ascii="宋体" w:hAnsi="宋体" w:cs="宋体" w:hint="eastAsia"/>
                <w:sz w:val="21"/>
                <w:szCs w:val="21"/>
              </w:rPr>
              <w:t>本人签字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：</w:t>
            </w:r>
          </w:p>
        </w:tc>
      </w:tr>
      <w:tr w:rsidR="005F7127" w:rsidRPr="00480FE1">
        <w:trPr>
          <w:trHeight w:val="1628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招考单位审查意见</w:t>
            </w:r>
          </w:p>
        </w:tc>
        <w:tc>
          <w:tcPr>
            <w:tcW w:w="31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</w:pPr>
            <w:r>
              <w:rPr>
                <w:rFonts w:ascii="宋体" w:hAnsi="宋体" w:cs="宋体" w:hint="eastAsia"/>
                <w:sz w:val="21"/>
                <w:szCs w:val="21"/>
              </w:rPr>
              <w:t>签名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（</w:t>
            </w:r>
            <w:r>
              <w:rPr>
                <w:rFonts w:ascii="宋体" w:hAnsi="宋体" w:cs="宋体" w:hint="eastAsia"/>
                <w:sz w:val="21"/>
                <w:szCs w:val="21"/>
              </w:rPr>
              <w:t>盖章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）：</w:t>
            </w: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</w:pPr>
            <w:r w:rsidRPr="00480FE1">
              <w:rPr>
                <w:rFonts w:ascii="Times New Roman" w:hAnsi="Times New Roman"/>
                <w:sz w:val="21"/>
                <w:szCs w:val="21"/>
              </w:rPr>
              <w:t>             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  </w:t>
            </w:r>
            <w:r>
              <w:rPr>
                <w:rFonts w:ascii="宋体" w:hAnsi="宋体" w:cs="宋体" w:hint="eastAsia"/>
                <w:sz w:val="21"/>
                <w:szCs w:val="21"/>
              </w:rPr>
              <w:t>月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  </w:t>
            </w:r>
            <w:r>
              <w:rPr>
                <w:rFonts w:ascii="宋体" w:hAnsi="宋体" w:cs="宋体" w:hint="eastAsia"/>
                <w:sz w:val="21"/>
                <w:szCs w:val="21"/>
              </w:rPr>
              <w:t>日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主管部门审查意见</w:t>
            </w:r>
          </w:p>
        </w:tc>
        <w:tc>
          <w:tcPr>
            <w:tcW w:w="4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</w:pPr>
            <w:r>
              <w:rPr>
                <w:rFonts w:ascii="宋体" w:hAnsi="宋体" w:cs="宋体" w:hint="eastAsia"/>
                <w:sz w:val="21"/>
                <w:szCs w:val="21"/>
              </w:rPr>
              <w:t>签名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（</w:t>
            </w:r>
            <w:r>
              <w:rPr>
                <w:rFonts w:ascii="宋体" w:hAnsi="宋体" w:cs="宋体" w:hint="eastAsia"/>
                <w:sz w:val="21"/>
                <w:szCs w:val="21"/>
              </w:rPr>
              <w:t>盖章</w:t>
            </w:r>
            <w:r w:rsidRPr="00480FE1">
              <w:rPr>
                <w:rFonts w:ascii="Times New Roman" w:hAnsi="Times New Roman" w:hint="eastAsia"/>
                <w:sz w:val="21"/>
                <w:szCs w:val="21"/>
              </w:rPr>
              <w:t>）</w:t>
            </w: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</w:pP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                    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  </w:t>
            </w:r>
            <w:r>
              <w:rPr>
                <w:rFonts w:ascii="宋体" w:hAnsi="宋体" w:cs="宋体" w:hint="eastAsia"/>
                <w:sz w:val="21"/>
                <w:szCs w:val="21"/>
              </w:rPr>
              <w:t>月</w:t>
            </w:r>
            <w:r w:rsidRPr="00480FE1">
              <w:rPr>
                <w:rFonts w:ascii="Times New Roman" w:hAnsi="Times New Roman"/>
                <w:sz w:val="21"/>
                <w:szCs w:val="21"/>
              </w:rPr>
              <w:t xml:space="preserve">    </w:t>
            </w:r>
            <w:r>
              <w:rPr>
                <w:rFonts w:ascii="宋体" w:hAnsi="宋体" w:cs="宋体" w:hint="eastAsia"/>
                <w:sz w:val="21"/>
                <w:szCs w:val="21"/>
              </w:rPr>
              <w:t>日</w:t>
            </w:r>
          </w:p>
        </w:tc>
      </w:tr>
      <w:tr w:rsidR="005F7127" w:rsidRPr="00480FE1">
        <w:trPr>
          <w:trHeight w:val="682"/>
        </w:trPr>
        <w:tc>
          <w:tcPr>
            <w:tcW w:w="13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center"/>
            </w:pPr>
            <w:r>
              <w:rPr>
                <w:rFonts w:ascii="宋体" w:hAnsi="宋体" w:cs="宋体" w:hint="eastAsia"/>
                <w:sz w:val="21"/>
                <w:szCs w:val="21"/>
              </w:rPr>
              <w:t>备注</w:t>
            </w:r>
          </w:p>
        </w:tc>
        <w:tc>
          <w:tcPr>
            <w:tcW w:w="8095" w:type="dxa"/>
            <w:gridSpan w:val="8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F7127" w:rsidRPr="00480FE1" w:rsidRDefault="005F7127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5F7127" w:rsidRDefault="005F7127">
      <w:pPr>
        <w:spacing w:line="300" w:lineRule="exact"/>
      </w:pPr>
    </w:p>
    <w:sectPr w:rsidR="005F7127" w:rsidSect="00DB20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76" w:bottom="1440" w:left="157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27" w:rsidRDefault="005F7127" w:rsidP="00DB208C">
      <w:r>
        <w:separator/>
      </w:r>
    </w:p>
  </w:endnote>
  <w:endnote w:type="continuationSeparator" w:id="0">
    <w:p w:rsidR="005F7127" w:rsidRDefault="005F7127" w:rsidP="00DB2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27" w:rsidRDefault="005F71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27" w:rsidRDefault="005F7127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5F7127" w:rsidRDefault="005F7127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27" w:rsidRDefault="005F71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27" w:rsidRDefault="005F7127" w:rsidP="00DB208C">
      <w:r>
        <w:separator/>
      </w:r>
    </w:p>
  </w:footnote>
  <w:footnote w:type="continuationSeparator" w:id="0">
    <w:p w:rsidR="005F7127" w:rsidRDefault="005F7127" w:rsidP="00DB20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27" w:rsidRDefault="005F712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27" w:rsidRDefault="005F7127" w:rsidP="00321B13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27" w:rsidRDefault="005F712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C693519"/>
    <w:rsid w:val="000B3F4E"/>
    <w:rsid w:val="000B596D"/>
    <w:rsid w:val="001D22D3"/>
    <w:rsid w:val="00321B13"/>
    <w:rsid w:val="003458EC"/>
    <w:rsid w:val="004257BE"/>
    <w:rsid w:val="00480FE1"/>
    <w:rsid w:val="004C3F6B"/>
    <w:rsid w:val="004E79FC"/>
    <w:rsid w:val="00546223"/>
    <w:rsid w:val="005E7BF8"/>
    <w:rsid w:val="005F7127"/>
    <w:rsid w:val="00606F06"/>
    <w:rsid w:val="006B386D"/>
    <w:rsid w:val="007523D8"/>
    <w:rsid w:val="007F517C"/>
    <w:rsid w:val="007F5938"/>
    <w:rsid w:val="0087782D"/>
    <w:rsid w:val="00917C81"/>
    <w:rsid w:val="00970549"/>
    <w:rsid w:val="00975647"/>
    <w:rsid w:val="00C23EE0"/>
    <w:rsid w:val="00CB05A4"/>
    <w:rsid w:val="00DA42EA"/>
    <w:rsid w:val="00DB208C"/>
    <w:rsid w:val="00ED1ABD"/>
    <w:rsid w:val="00EE307E"/>
    <w:rsid w:val="00F0558B"/>
    <w:rsid w:val="07561BDD"/>
    <w:rsid w:val="07786CB7"/>
    <w:rsid w:val="078F4019"/>
    <w:rsid w:val="0B8E00AB"/>
    <w:rsid w:val="0E1B1C23"/>
    <w:rsid w:val="0EBC57D4"/>
    <w:rsid w:val="10A225C4"/>
    <w:rsid w:val="11A80811"/>
    <w:rsid w:val="11E64A70"/>
    <w:rsid w:val="123713BF"/>
    <w:rsid w:val="143B09F2"/>
    <w:rsid w:val="14B62E54"/>
    <w:rsid w:val="1C165433"/>
    <w:rsid w:val="1C6F47E4"/>
    <w:rsid w:val="1E063601"/>
    <w:rsid w:val="20D91BC2"/>
    <w:rsid w:val="24FD2706"/>
    <w:rsid w:val="254B7A87"/>
    <w:rsid w:val="255D293C"/>
    <w:rsid w:val="25C43B8C"/>
    <w:rsid w:val="25E70338"/>
    <w:rsid w:val="26782F38"/>
    <w:rsid w:val="2B3F35A2"/>
    <w:rsid w:val="2B4F36F8"/>
    <w:rsid w:val="2B55203D"/>
    <w:rsid w:val="2B9F56C2"/>
    <w:rsid w:val="2F620BE5"/>
    <w:rsid w:val="30496979"/>
    <w:rsid w:val="3184438E"/>
    <w:rsid w:val="321B043E"/>
    <w:rsid w:val="324F6E1C"/>
    <w:rsid w:val="325439E4"/>
    <w:rsid w:val="334358C1"/>
    <w:rsid w:val="34E32A6E"/>
    <w:rsid w:val="35787A06"/>
    <w:rsid w:val="371952E1"/>
    <w:rsid w:val="3C5918A4"/>
    <w:rsid w:val="3D035694"/>
    <w:rsid w:val="3D3A0C45"/>
    <w:rsid w:val="3DD5519C"/>
    <w:rsid w:val="3EB3580C"/>
    <w:rsid w:val="3EF473B1"/>
    <w:rsid w:val="40AF0B67"/>
    <w:rsid w:val="41A00EFA"/>
    <w:rsid w:val="44CA27C5"/>
    <w:rsid w:val="44FE6681"/>
    <w:rsid w:val="45824C83"/>
    <w:rsid w:val="459205F0"/>
    <w:rsid w:val="464E4A96"/>
    <w:rsid w:val="465E1551"/>
    <w:rsid w:val="4780263D"/>
    <w:rsid w:val="4B4440DA"/>
    <w:rsid w:val="4CBD2B74"/>
    <w:rsid w:val="4D2B46C8"/>
    <w:rsid w:val="4D386136"/>
    <w:rsid w:val="4D3A716B"/>
    <w:rsid w:val="512B5085"/>
    <w:rsid w:val="51D17564"/>
    <w:rsid w:val="52241473"/>
    <w:rsid w:val="541B3641"/>
    <w:rsid w:val="54E94828"/>
    <w:rsid w:val="572277E7"/>
    <w:rsid w:val="574F7615"/>
    <w:rsid w:val="57D85297"/>
    <w:rsid w:val="5845058F"/>
    <w:rsid w:val="59341560"/>
    <w:rsid w:val="59C139B9"/>
    <w:rsid w:val="5A8F3077"/>
    <w:rsid w:val="5BD23FE3"/>
    <w:rsid w:val="5D3C46A0"/>
    <w:rsid w:val="5DCC294A"/>
    <w:rsid w:val="5DDA0A18"/>
    <w:rsid w:val="5EE92C23"/>
    <w:rsid w:val="5F865A67"/>
    <w:rsid w:val="60F522BB"/>
    <w:rsid w:val="648344E3"/>
    <w:rsid w:val="64C26C1E"/>
    <w:rsid w:val="67020334"/>
    <w:rsid w:val="67A57F74"/>
    <w:rsid w:val="67CF49DF"/>
    <w:rsid w:val="67DA1F8A"/>
    <w:rsid w:val="67E44F83"/>
    <w:rsid w:val="685302D2"/>
    <w:rsid w:val="69C81B4B"/>
    <w:rsid w:val="6C5906B5"/>
    <w:rsid w:val="6C693519"/>
    <w:rsid w:val="6D535020"/>
    <w:rsid w:val="6E7D6A37"/>
    <w:rsid w:val="70137949"/>
    <w:rsid w:val="703E6D92"/>
    <w:rsid w:val="73AD308F"/>
    <w:rsid w:val="73E30D89"/>
    <w:rsid w:val="74184AA6"/>
    <w:rsid w:val="75375ACD"/>
    <w:rsid w:val="75650EEB"/>
    <w:rsid w:val="758305F4"/>
    <w:rsid w:val="77836575"/>
    <w:rsid w:val="78B1405E"/>
    <w:rsid w:val="7D810B28"/>
    <w:rsid w:val="7F6552D8"/>
    <w:rsid w:val="7F674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08C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B208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596D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B208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596D"/>
    <w:rPr>
      <w:rFonts w:ascii="Calibri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rsid w:val="00DB208C"/>
    <w:pPr>
      <w:spacing w:beforeAutospacing="1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rsid w:val="00DB208C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</Pages>
  <Words>67</Words>
  <Characters>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松涛雪韵</dc:creator>
  <cp:keywords/>
  <dc:description/>
  <cp:lastModifiedBy>asus</cp:lastModifiedBy>
  <cp:revision>10</cp:revision>
  <cp:lastPrinted>2019-08-24T01:51:00Z</cp:lastPrinted>
  <dcterms:created xsi:type="dcterms:W3CDTF">2018-09-19T00:26:00Z</dcterms:created>
  <dcterms:modified xsi:type="dcterms:W3CDTF">2019-08-24T07:24:00Z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